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EFE44" w14:textId="77777777" w:rsidR="000A4703" w:rsidRDefault="000A4703" w:rsidP="000A4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CHAMBERLEYN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58D3E43" w14:textId="77777777" w:rsidR="000A4703" w:rsidRDefault="000A4703" w:rsidP="000A4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Lyneham, Oxfordshire. Yeoman.</w:t>
      </w:r>
    </w:p>
    <w:p w14:paraId="369A55B9" w14:textId="77777777" w:rsidR="000A4703" w:rsidRDefault="000A4703" w:rsidP="000A4703">
      <w:pPr>
        <w:pStyle w:val="NoSpacing"/>
        <w:rPr>
          <w:rFonts w:cs="Times New Roman"/>
          <w:szCs w:val="24"/>
        </w:rPr>
      </w:pPr>
    </w:p>
    <w:p w14:paraId="59D77BB0" w14:textId="77777777" w:rsidR="000A4703" w:rsidRDefault="000A4703" w:rsidP="000A4703">
      <w:pPr>
        <w:pStyle w:val="NoSpacing"/>
        <w:rPr>
          <w:rFonts w:cs="Times New Roman"/>
          <w:szCs w:val="24"/>
        </w:rPr>
      </w:pPr>
    </w:p>
    <w:p w14:paraId="3AB0F4D7" w14:textId="77777777" w:rsidR="000A4703" w:rsidRDefault="000A4703" w:rsidP="000A4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Sesson, clerk(q.v.), brought a plaint of debt against him.</w:t>
      </w:r>
    </w:p>
    <w:p w14:paraId="31ADB725" w14:textId="77777777" w:rsidR="000A4703" w:rsidRDefault="000A4703" w:rsidP="000A4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057D484" w14:textId="77777777" w:rsidR="000A4703" w:rsidRDefault="000A4703" w:rsidP="000A4703">
      <w:pPr>
        <w:pStyle w:val="NoSpacing"/>
        <w:rPr>
          <w:rFonts w:cs="Times New Roman"/>
          <w:szCs w:val="24"/>
        </w:rPr>
      </w:pPr>
    </w:p>
    <w:p w14:paraId="7480B021" w14:textId="77777777" w:rsidR="000A4703" w:rsidRDefault="000A4703" w:rsidP="000A4703">
      <w:pPr>
        <w:pStyle w:val="NoSpacing"/>
        <w:rPr>
          <w:rFonts w:cs="Times New Roman"/>
          <w:szCs w:val="24"/>
        </w:rPr>
      </w:pPr>
    </w:p>
    <w:p w14:paraId="07F1DCA6" w14:textId="77777777" w:rsidR="000A4703" w:rsidRDefault="000A4703" w:rsidP="000A4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August 2024</w:t>
      </w:r>
    </w:p>
    <w:p w14:paraId="299CE3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90ADF9" w14:textId="77777777" w:rsidR="000A4703" w:rsidRDefault="000A4703" w:rsidP="009139A6">
      <w:r>
        <w:separator/>
      </w:r>
    </w:p>
  </w:endnote>
  <w:endnote w:type="continuationSeparator" w:id="0">
    <w:p w14:paraId="71FE98E5" w14:textId="77777777" w:rsidR="000A4703" w:rsidRDefault="000A47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2BC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83A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87B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E7980" w14:textId="77777777" w:rsidR="000A4703" w:rsidRDefault="000A4703" w:rsidP="009139A6">
      <w:r>
        <w:separator/>
      </w:r>
    </w:p>
  </w:footnote>
  <w:footnote w:type="continuationSeparator" w:id="0">
    <w:p w14:paraId="1615B311" w14:textId="77777777" w:rsidR="000A4703" w:rsidRDefault="000A47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796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5A7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675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703"/>
    <w:rsid w:val="000666E0"/>
    <w:rsid w:val="000A4703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2F3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99E5"/>
  <w15:chartTrackingRefBased/>
  <w15:docId w15:val="{BD7BC318-4DFE-44B3-B363-57486A882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47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2024-11-17T15:35:00Z</dcterms:created>
  <dcterms:modified xsi:type="dcterms:W3CDTF">2024-11-17T15:36:00Z</dcterms:modified>
</cp:coreProperties>
</file>